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1C9A1" w14:textId="5B052EE5" w:rsidR="00BA00AB" w:rsidRDefault="00CD50F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Master Thomas ASSHEBY (ASSHBY)</w:t>
      </w:r>
      <w:r>
        <w:rPr>
          <w:rFonts w:cs="Times New Roman"/>
          <w:szCs w:val="24"/>
        </w:rPr>
        <w:t xml:space="preserve">        (fl.1484)</w:t>
      </w:r>
    </w:p>
    <w:p w14:paraId="1906D128" w14:textId="661D9CE1" w:rsidR="00CD50F3" w:rsidRDefault="00CD50F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Master of the House of God, St.Mary and St.John the Baptist, Ospringe, Kent, and Parson</w:t>
      </w:r>
    </w:p>
    <w:p w14:paraId="574ECB44" w14:textId="1A81176C" w:rsidR="00CD50F3" w:rsidRDefault="00CD50F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St.Clement’s, Hastings.</w:t>
      </w:r>
    </w:p>
    <w:p w14:paraId="04770192" w14:textId="77777777" w:rsidR="00CD50F3" w:rsidRDefault="00CD50F3" w:rsidP="009139A6">
      <w:pPr>
        <w:pStyle w:val="NoSpacing"/>
        <w:rPr>
          <w:rFonts w:cs="Times New Roman"/>
          <w:szCs w:val="24"/>
        </w:rPr>
      </w:pPr>
    </w:p>
    <w:p w14:paraId="32B8BEF0" w14:textId="77777777" w:rsidR="00CD50F3" w:rsidRDefault="00CD50F3" w:rsidP="009139A6">
      <w:pPr>
        <w:pStyle w:val="NoSpacing"/>
        <w:rPr>
          <w:rFonts w:cs="Times New Roman"/>
          <w:szCs w:val="24"/>
        </w:rPr>
      </w:pPr>
    </w:p>
    <w:p w14:paraId="35312D0F" w14:textId="52DAF0DD" w:rsidR="00CD50F3" w:rsidRDefault="00CD50F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Mar.1484</w:t>
      </w:r>
      <w:r>
        <w:rPr>
          <w:rFonts w:cs="Times New Roman"/>
          <w:szCs w:val="24"/>
        </w:rPr>
        <w:tab/>
        <w:t>He was granted a general pardon.</w:t>
      </w:r>
    </w:p>
    <w:p w14:paraId="72AF7895" w14:textId="77777777" w:rsidR="00CD50F3" w:rsidRDefault="00CD50F3" w:rsidP="00CD50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Pardon Rolls of Richard III 1484-5” ed. Hannes Kleineke, </w:t>
      </w:r>
    </w:p>
    <w:p w14:paraId="50B1E01E" w14:textId="594B91F2" w:rsidR="00CD50F3" w:rsidRDefault="00CD50F3" w:rsidP="00CD50F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7)</w:t>
      </w:r>
    </w:p>
    <w:p w14:paraId="5CFBB0E9" w14:textId="77777777" w:rsidR="00CD50F3" w:rsidRDefault="00CD50F3" w:rsidP="00CD50F3">
      <w:pPr>
        <w:pStyle w:val="NoSpacing"/>
        <w:rPr>
          <w:rFonts w:cs="Times New Roman"/>
          <w:szCs w:val="24"/>
        </w:rPr>
      </w:pPr>
    </w:p>
    <w:p w14:paraId="38C500B0" w14:textId="77777777" w:rsidR="00CD50F3" w:rsidRDefault="00CD50F3" w:rsidP="00CD50F3">
      <w:pPr>
        <w:pStyle w:val="NoSpacing"/>
        <w:rPr>
          <w:rFonts w:cs="Times New Roman"/>
          <w:szCs w:val="24"/>
        </w:rPr>
      </w:pPr>
    </w:p>
    <w:p w14:paraId="4EFD73EC" w14:textId="6A3F8C9E" w:rsidR="00CD50F3" w:rsidRPr="007F32B5" w:rsidRDefault="00CD50F3" w:rsidP="00CD50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September 2023</w:t>
      </w:r>
    </w:p>
    <w:p w14:paraId="0EC22444" w14:textId="52EFBFA1" w:rsidR="00CD50F3" w:rsidRPr="00CD50F3" w:rsidRDefault="00CD50F3" w:rsidP="009139A6">
      <w:pPr>
        <w:pStyle w:val="NoSpacing"/>
        <w:rPr>
          <w:rFonts w:cs="Times New Roman"/>
          <w:szCs w:val="24"/>
        </w:rPr>
      </w:pPr>
    </w:p>
    <w:sectPr w:rsidR="00CD50F3" w:rsidRPr="00CD50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DBA82" w14:textId="77777777" w:rsidR="00CD50F3" w:rsidRDefault="00CD50F3" w:rsidP="009139A6">
      <w:r>
        <w:separator/>
      </w:r>
    </w:p>
  </w:endnote>
  <w:endnote w:type="continuationSeparator" w:id="0">
    <w:p w14:paraId="60A180C5" w14:textId="77777777" w:rsidR="00CD50F3" w:rsidRDefault="00CD50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56A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D7C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DFA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0EEEA" w14:textId="77777777" w:rsidR="00CD50F3" w:rsidRDefault="00CD50F3" w:rsidP="009139A6">
      <w:r>
        <w:separator/>
      </w:r>
    </w:p>
  </w:footnote>
  <w:footnote w:type="continuationSeparator" w:id="0">
    <w:p w14:paraId="6FBD73D8" w14:textId="77777777" w:rsidR="00CD50F3" w:rsidRDefault="00CD50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C11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202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047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0F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50F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F5885"/>
  <w15:chartTrackingRefBased/>
  <w15:docId w15:val="{A1173206-1A69-4266-9173-C74958A0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2023-09-30T10:28:00Z</dcterms:created>
  <dcterms:modified xsi:type="dcterms:W3CDTF">2023-09-30T10:32:00Z</dcterms:modified>
</cp:coreProperties>
</file>